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9C3" w:rsidRPr="00D6680A" w:rsidRDefault="00F269C3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269C3" w:rsidRPr="00D6680A" w:rsidRDefault="00F269C3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269C3" w:rsidRPr="00D6680A" w:rsidRDefault="00F269C3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269C3" w:rsidRPr="00D6680A" w:rsidRDefault="00F269C3" w:rsidP="0095302F">
      <w:pPr>
        <w:rPr>
          <w:rFonts w:ascii="Times New Roman" w:hAnsi="Times New Roman" w:cs="Times New Roman"/>
          <w:sz w:val="24"/>
          <w:szCs w:val="24"/>
        </w:rPr>
      </w:pPr>
    </w:p>
    <w:p w:rsidR="00F269C3" w:rsidRPr="00D6680A" w:rsidRDefault="00F269C3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  12.11.2021    №317</w:t>
      </w:r>
    </w:p>
    <w:p w:rsidR="00F269C3" w:rsidRPr="00D6680A" w:rsidRDefault="00F269C3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F269C3" w:rsidRPr="00D6680A" w:rsidRDefault="00F269C3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69C3" w:rsidRPr="00D6680A" w:rsidRDefault="00F269C3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69C3" w:rsidRPr="00D6680A" w:rsidRDefault="00F269C3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F269C3" w:rsidRPr="00D6680A" w:rsidRDefault="00F269C3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F269C3" w:rsidRPr="00D6680A" w:rsidRDefault="00F269C3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F269C3" w:rsidRPr="00D6680A" w:rsidRDefault="00F269C3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F269C3" w:rsidRPr="00D6680A" w:rsidRDefault="00F269C3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9 месяцев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668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269C3" w:rsidRPr="00813789" w:rsidRDefault="00F269C3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269C3" w:rsidRPr="00813789" w:rsidRDefault="00F269C3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269C3" w:rsidRPr="006D3F67" w:rsidRDefault="00F269C3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унктом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5 ст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атьи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264.2 Бюджетного Кодекса Российской Федерации, п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унктом</w:t>
      </w:r>
      <w:r w:rsidRPr="006D3F67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26 решения Унечского районного Совета народных депутатов от </w:t>
      </w:r>
      <w:r w:rsidRPr="00210BF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11.12.2020 № 6-93 «О бюджете  Унечского муниципального района Брянской области на 2021 год и на плановый период 2022 и 2023 годов» (в редакции решений от 03.03.2021 №6-114, от 23.04.2021 №6-117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 от10.08.2021 №6-128, 24.09.2021 №6-19</w:t>
      </w:r>
      <w:r w:rsidRPr="00210BF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)</w:t>
      </w:r>
    </w:p>
    <w:p w:rsidR="00F269C3" w:rsidRPr="006D3F67" w:rsidRDefault="00F269C3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9C3" w:rsidRPr="006D3F67" w:rsidRDefault="00F269C3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269C3" w:rsidRPr="006D3F67" w:rsidRDefault="00F269C3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F269C3" w:rsidRPr="006D3F67" w:rsidRDefault="00F269C3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0BF2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0BF2">
        <w:rPr>
          <w:rFonts w:ascii="Times New Roman" w:hAnsi="Times New Roman" w:cs="Times New Roman"/>
          <w:sz w:val="24"/>
          <w:szCs w:val="24"/>
        </w:rPr>
        <w:t>Брянской области за 9 месяцев 2021 года по доходам в сумме 493 080 278,40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10BF2">
        <w:rPr>
          <w:rFonts w:ascii="Times New Roman" w:hAnsi="Times New Roman" w:cs="Times New Roman"/>
          <w:sz w:val="24"/>
          <w:szCs w:val="24"/>
        </w:rPr>
        <w:t>, расходам в сумме 497 778 789,84 рублей, с превышением расходов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0BF2">
        <w:rPr>
          <w:rFonts w:ascii="Times New Roman" w:hAnsi="Times New Roman" w:cs="Times New Roman"/>
          <w:sz w:val="24"/>
          <w:szCs w:val="24"/>
        </w:rPr>
        <w:t>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0BF2">
        <w:rPr>
          <w:rFonts w:ascii="Times New Roman" w:hAnsi="Times New Roman" w:cs="Times New Roman"/>
          <w:sz w:val="24"/>
          <w:szCs w:val="24"/>
        </w:rPr>
        <w:t>в сумме 4 698 511,44 рублей и следующими показателями:</w:t>
      </w:r>
    </w:p>
    <w:p w:rsidR="00F269C3" w:rsidRPr="006D3F67" w:rsidRDefault="00F269C3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F269C3" w:rsidRPr="006D3F67" w:rsidRDefault="00F269C3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2) по расходам бюджета Унечского муниципального района Брянской области по ведомственной структуре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F269C3" w:rsidRPr="006D3F67" w:rsidRDefault="00F269C3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3) по расходам бюджета Унечского муниципального района Брянской области  по целевым статьям (муниципальным программам 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программным направлениям деятельности), группам и подгруппам видов расходов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F269C3" w:rsidRPr="006D3F67" w:rsidRDefault="00F269C3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F269C3" w:rsidRPr="006D3F67" w:rsidRDefault="00F269C3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 xml:space="preserve">2. В срок до 15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финансовому управлению администрации Унечского района направить в Унечский районный Совет народных депутатов, Счетную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269C3" w:rsidRPr="006D3F67" w:rsidRDefault="00F269C3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F269C3" w:rsidRPr="006D3F67" w:rsidRDefault="00F269C3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F269C3" w:rsidRPr="006D3F67" w:rsidRDefault="00F269C3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F269C3" w:rsidRPr="006D3F67" w:rsidRDefault="00F269C3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9C3" w:rsidRPr="006D3F67" w:rsidRDefault="00F269C3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9C3" w:rsidRPr="006D3F67" w:rsidRDefault="00F269C3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269C3" w:rsidRPr="006D3F67" w:rsidRDefault="00F269C3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F269C3" w:rsidRDefault="00F269C3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F269C3" w:rsidRPr="006D3F67" w:rsidRDefault="00F269C3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9C3" w:rsidRDefault="00F269C3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269C3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9C3" w:rsidRDefault="00F269C3" w:rsidP="00211FB9">
      <w:pPr>
        <w:spacing w:line="240" w:lineRule="auto"/>
      </w:pPr>
      <w:r>
        <w:separator/>
      </w:r>
    </w:p>
  </w:endnote>
  <w:endnote w:type="continuationSeparator" w:id="1">
    <w:p w:rsidR="00F269C3" w:rsidRDefault="00F269C3" w:rsidP="00211FB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9C3" w:rsidRDefault="00F269C3" w:rsidP="00211FB9">
      <w:pPr>
        <w:spacing w:line="240" w:lineRule="auto"/>
      </w:pPr>
      <w:r>
        <w:separator/>
      </w:r>
    </w:p>
  </w:footnote>
  <w:footnote w:type="continuationSeparator" w:id="1">
    <w:p w:rsidR="00F269C3" w:rsidRDefault="00F269C3" w:rsidP="00211F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97166"/>
    <w:rsid w:val="001163DA"/>
    <w:rsid w:val="001367A3"/>
    <w:rsid w:val="00154B78"/>
    <w:rsid w:val="001B20F2"/>
    <w:rsid w:val="001D0D70"/>
    <w:rsid w:val="00210BF2"/>
    <w:rsid w:val="00211FB9"/>
    <w:rsid w:val="00245ADD"/>
    <w:rsid w:val="00312C74"/>
    <w:rsid w:val="00366B2C"/>
    <w:rsid w:val="004B4294"/>
    <w:rsid w:val="004F2BD0"/>
    <w:rsid w:val="004F45AD"/>
    <w:rsid w:val="004F6F85"/>
    <w:rsid w:val="00553E71"/>
    <w:rsid w:val="00611219"/>
    <w:rsid w:val="0061707D"/>
    <w:rsid w:val="0063682A"/>
    <w:rsid w:val="0063733C"/>
    <w:rsid w:val="0066230F"/>
    <w:rsid w:val="00665C91"/>
    <w:rsid w:val="006D3F67"/>
    <w:rsid w:val="00701E7A"/>
    <w:rsid w:val="00731CC6"/>
    <w:rsid w:val="00760ED7"/>
    <w:rsid w:val="00780D0C"/>
    <w:rsid w:val="007C26FD"/>
    <w:rsid w:val="00813789"/>
    <w:rsid w:val="00822370"/>
    <w:rsid w:val="0088280E"/>
    <w:rsid w:val="008E44CE"/>
    <w:rsid w:val="009108BA"/>
    <w:rsid w:val="0095302F"/>
    <w:rsid w:val="00960192"/>
    <w:rsid w:val="00970B84"/>
    <w:rsid w:val="009B3127"/>
    <w:rsid w:val="00A00B14"/>
    <w:rsid w:val="00A15F11"/>
    <w:rsid w:val="00A603F0"/>
    <w:rsid w:val="00A928EC"/>
    <w:rsid w:val="00AC2CB2"/>
    <w:rsid w:val="00AC2F87"/>
    <w:rsid w:val="00B544B5"/>
    <w:rsid w:val="00B94FAB"/>
    <w:rsid w:val="00BA394D"/>
    <w:rsid w:val="00BF5B06"/>
    <w:rsid w:val="00C12796"/>
    <w:rsid w:val="00C35B0A"/>
    <w:rsid w:val="00CA0300"/>
    <w:rsid w:val="00CC5DAD"/>
    <w:rsid w:val="00CC6C20"/>
    <w:rsid w:val="00CF01FB"/>
    <w:rsid w:val="00CF0A78"/>
    <w:rsid w:val="00D2738D"/>
    <w:rsid w:val="00D41DB9"/>
    <w:rsid w:val="00D6680A"/>
    <w:rsid w:val="00DB317E"/>
    <w:rsid w:val="00E20BBC"/>
    <w:rsid w:val="00EC6A66"/>
    <w:rsid w:val="00F269C3"/>
    <w:rsid w:val="00F405DD"/>
    <w:rsid w:val="00F53964"/>
    <w:rsid w:val="00FA5D95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211FB9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11FB9"/>
    <w:rPr>
      <w:rFonts w:ascii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211FB9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11FB9"/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284</TotalTime>
  <Pages>2</Pages>
  <Words>358</Words>
  <Characters>2042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60</cp:revision>
  <cp:lastPrinted>2021-11-11T12:02:00Z</cp:lastPrinted>
  <dcterms:created xsi:type="dcterms:W3CDTF">2017-10-24T12:04:00Z</dcterms:created>
  <dcterms:modified xsi:type="dcterms:W3CDTF">2021-12-09T11:36:00Z</dcterms:modified>
</cp:coreProperties>
</file>